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546934">
        <w:rPr>
          <w:rFonts w:cs="Arial"/>
          <w:b/>
          <w:caps/>
          <w:sz w:val="28"/>
          <w:szCs w:val="28"/>
        </w:rPr>
        <w:t>2203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9376D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E9376D">
              <w:rPr>
                <w:rFonts w:cs="Arial"/>
                <w:sz w:val="20"/>
                <w:szCs w:val="20"/>
              </w:rPr>
              <w:t xml:space="preserve">Solicita providências visando ao reposicionamento de poste que se encontra em frente à garagem do imóvel de nº 80 da Rua Carmino </w:t>
            </w:r>
            <w:proofErr w:type="spellStart"/>
            <w:r w:rsidRPr="00E9376D">
              <w:rPr>
                <w:rFonts w:cs="Arial"/>
                <w:sz w:val="20"/>
                <w:szCs w:val="20"/>
              </w:rPr>
              <w:t>Soléo</w:t>
            </w:r>
            <w:proofErr w:type="spellEnd"/>
            <w:r w:rsidRPr="00E9376D">
              <w:rPr>
                <w:rFonts w:cs="Arial"/>
                <w:sz w:val="20"/>
                <w:szCs w:val="20"/>
              </w:rPr>
              <w:t>, no Parque Meia Lua.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E9376D" w:rsidRPr="00E9376D">
        <w:rPr>
          <w:rFonts w:cs="Arial"/>
        </w:rPr>
        <w:t xml:space="preserve">ao reposicionamento de </w:t>
      </w:r>
      <w:r w:rsidR="00E9376D">
        <w:rPr>
          <w:rFonts w:cs="Arial"/>
        </w:rPr>
        <w:t xml:space="preserve">um </w:t>
      </w:r>
      <w:r w:rsidR="00E9376D" w:rsidRPr="00E9376D">
        <w:rPr>
          <w:rFonts w:cs="Arial"/>
        </w:rPr>
        <w:t xml:space="preserve">poste que se encontra em frente à garagem do imóvel de nº 80 da Rua Carmino </w:t>
      </w:r>
      <w:proofErr w:type="spellStart"/>
      <w:r w:rsidR="00E9376D" w:rsidRPr="00E9376D">
        <w:rPr>
          <w:rFonts w:cs="Arial"/>
        </w:rPr>
        <w:t>Soléo</w:t>
      </w:r>
      <w:proofErr w:type="spellEnd"/>
      <w:r w:rsidR="00E9376D" w:rsidRPr="00E9376D">
        <w:rPr>
          <w:rFonts w:cs="Arial"/>
        </w:rPr>
        <w:t>, no Parque Meia Lua.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E9376D" w:rsidRDefault="003A77BE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E9376D">
        <w:rPr>
          <w:rFonts w:cs="Arial"/>
        </w:rPr>
        <w:t>2 de dezembro de 2020.</w:t>
      </w:r>
    </w:p>
    <w:p w:rsidR="00E9376D" w:rsidRDefault="00E9376D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9376D" w:rsidRDefault="00E9376D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9376D" w:rsidRPr="005D429C" w:rsidRDefault="00E9376D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E9376D" w:rsidRPr="00F17248" w:rsidRDefault="00E9376D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E9376D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B17" w:rsidRDefault="00737B17">
      <w:r>
        <w:separator/>
      </w:r>
    </w:p>
  </w:endnote>
  <w:endnote w:type="continuationSeparator" w:id="0">
    <w:p w:rsidR="00737B17" w:rsidRDefault="00737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B17" w:rsidRDefault="00737B17">
      <w:r>
        <w:separator/>
      </w:r>
    </w:p>
  </w:footnote>
  <w:footnote w:type="continuationSeparator" w:id="0">
    <w:p w:rsidR="00737B17" w:rsidRDefault="00737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2F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A2012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A201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6934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37B17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9376D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D7745-0BBC-4089-848B-B6EE6C305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97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2020-11-30T19:29:00Z</cp:lastPrinted>
  <dcterms:created xsi:type="dcterms:W3CDTF">2020-11-30T19:29:00Z</dcterms:created>
  <dcterms:modified xsi:type="dcterms:W3CDTF">2020-11-30T19:29:00Z</dcterms:modified>
</cp:coreProperties>
</file>